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0FF3D" w14:textId="616EA676" w:rsidR="00AC30A4" w:rsidRDefault="00AC30A4" w:rsidP="00AC3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C1001D">
        <w:rPr>
          <w:b/>
          <w:noProof/>
          <w:sz w:val="24"/>
        </w:rPr>
        <w:t>6</w:t>
      </w:r>
      <w:r w:rsidR="008F486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F01755">
        <w:rPr>
          <w:b/>
          <w:i/>
          <w:noProof/>
          <w:sz w:val="28"/>
        </w:rPr>
        <w:t>3596</w:t>
      </w:r>
    </w:p>
    <w:p w14:paraId="484032E5" w14:textId="0D72AD34" w:rsidR="000B7043" w:rsidRPr="00AC30A4" w:rsidRDefault="00F45C65" w:rsidP="00AC3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8E22FC"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8E22FC"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E22FC" w:rsidRPr="008E22FC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9</w:t>
      </w:r>
      <w:r w:rsidR="008E22FC" w:rsidRPr="008E22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8E22FC" w:rsidRPr="008E22FC">
        <w:rPr>
          <w:b/>
          <w:noProof/>
          <w:sz w:val="24"/>
        </w:rPr>
        <w:t xml:space="preserve"> 2025</w:t>
      </w:r>
      <w:r w:rsidR="002152B4" w:rsidRPr="008E22FC">
        <w:rPr>
          <w:b/>
          <w:noProof/>
          <w:sz w:val="24"/>
        </w:rPr>
        <w:t xml:space="preserve">                                                                    </w:t>
      </w:r>
    </w:p>
    <w:p w14:paraId="61ED4645" w14:textId="52DDD0CA" w:rsidR="000B7043" w:rsidRPr="0028562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="00301650" w:rsidRPr="00285623">
        <w:rPr>
          <w:rFonts w:ascii="Arial" w:hAnsi="Arial" w:cs="Arial"/>
          <w:b/>
          <w:lang w:val="en-US"/>
        </w:rPr>
        <w:tab/>
      </w:r>
      <w:r w:rsidR="00F45C65">
        <w:rPr>
          <w:rFonts w:ascii="Arial" w:hAnsi="Arial" w:cs="Arial"/>
          <w:b/>
          <w:lang w:val="en-US"/>
        </w:rPr>
        <w:t>Samsung</w:t>
      </w:r>
    </w:p>
    <w:p w14:paraId="66AD9F0E" w14:textId="4D29A02C" w:rsidR="006E3F8A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="00CA1855" w:rsidRPr="00285623">
        <w:rPr>
          <w:rFonts w:ascii="Arial" w:hAnsi="Arial" w:cs="Arial"/>
          <w:b/>
        </w:rPr>
        <w:tab/>
      </w:r>
      <w:r w:rsidR="00F45C65" w:rsidRPr="00F45C65">
        <w:rPr>
          <w:rFonts w:ascii="Arial" w:hAnsi="Arial" w:cs="Arial"/>
          <w:b/>
        </w:rPr>
        <w:t>DP for reversi</w:t>
      </w:r>
      <w:r w:rsidR="0051041C">
        <w:rPr>
          <w:rFonts w:ascii="Arial" w:hAnsi="Arial" w:cs="Arial"/>
          <w:b/>
        </w:rPr>
        <w:t>ng endorsement of S5-251948</w:t>
      </w:r>
    </w:p>
    <w:p w14:paraId="2DBBBBB2" w14:textId="69D02B4B" w:rsidR="000B7043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="00CD5630" w:rsidRPr="00285623">
        <w:rPr>
          <w:rFonts w:ascii="Arial" w:hAnsi="Arial" w:cs="Arial"/>
          <w:b/>
          <w:lang w:val="pt-BR"/>
        </w:rPr>
        <w:tab/>
        <w:t xml:space="preserve"> </w:t>
      </w:r>
      <w:r w:rsidR="00DE0BE2" w:rsidRPr="00285623">
        <w:rPr>
          <w:rFonts w:ascii="Arial" w:hAnsi="Arial" w:cs="Arial"/>
          <w:b/>
          <w:lang w:val="pt-BR"/>
        </w:rPr>
        <w:t xml:space="preserve"> </w:t>
      </w:r>
      <w:r w:rsidR="00301650" w:rsidRPr="00285623">
        <w:rPr>
          <w:rFonts w:ascii="Arial" w:hAnsi="Arial" w:cs="Arial"/>
          <w:b/>
          <w:lang w:val="pt-BR"/>
        </w:rPr>
        <w:t xml:space="preserve"> </w:t>
      </w:r>
      <w:r w:rsidR="002A1708">
        <w:rPr>
          <w:rFonts w:ascii="Arial" w:hAnsi="Arial" w:cs="Arial"/>
          <w:b/>
          <w:lang w:val="pt-BR"/>
        </w:rPr>
        <w:t>Endorsement</w:t>
      </w:r>
    </w:p>
    <w:p w14:paraId="161C6CD0" w14:textId="0927CA1D" w:rsidR="000B7043" w:rsidRPr="00285623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705316">
        <w:rPr>
          <w:rFonts w:ascii="Arial" w:hAnsi="Arial" w:cs="Arial"/>
          <w:b/>
          <w:lang w:val="pt-BR"/>
        </w:rPr>
        <w:t>6.</w:t>
      </w:r>
      <w:r w:rsidR="00D07787">
        <w:rPr>
          <w:rFonts w:ascii="Arial" w:hAnsi="Arial" w:cs="Arial"/>
          <w:b/>
          <w:lang w:val="pt-BR"/>
        </w:rPr>
        <w:t>19.8</w:t>
      </w:r>
      <w:r w:rsidR="008E22FC">
        <w:rPr>
          <w:rFonts w:ascii="Arial" w:hAnsi="Arial" w:cs="Arial"/>
          <w:b/>
          <w:lang w:val="pt-BR"/>
        </w:rPr>
        <w:t>.1</w:t>
      </w:r>
    </w:p>
    <w:p w14:paraId="5B87368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 xml:space="preserve">Decision/action </w:t>
      </w:r>
      <w:r w:rsidR="00CD5630" w:rsidRPr="00285623">
        <w:rPr>
          <w:rFonts w:cs="Arial"/>
        </w:rPr>
        <w:t>requested.</w:t>
      </w:r>
    </w:p>
    <w:p w14:paraId="6D4410D7" w14:textId="11A785D4" w:rsidR="000B7043" w:rsidRPr="0028562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 w:rsidR="00B36E44"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6746F79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65137104" w14:textId="41550F90" w:rsidR="00E43D14" w:rsidRPr="008E22FC" w:rsidRDefault="00EE7105" w:rsidP="008E22FC">
      <w:r>
        <w:t>None</w:t>
      </w:r>
    </w:p>
    <w:p w14:paraId="47D66201" w14:textId="77777777" w:rsidR="0003673A" w:rsidRPr="00285623" w:rsidRDefault="000B7043" w:rsidP="000E4D85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7ACDF62D" w14:textId="44819228" w:rsidR="00EE1A69" w:rsidRDefault="000C50C4" w:rsidP="00A659D6">
      <w:pPr>
        <w:rPr>
          <w:rFonts w:ascii="Arial" w:hAnsi="Arial" w:cs="Arial"/>
        </w:rPr>
      </w:pPr>
      <w:r>
        <w:rPr>
          <w:rFonts w:ascii="Arial" w:hAnsi="Arial" w:cs="Arial"/>
        </w:rPr>
        <w:t>The following were endorsed by the WG in S5-251948:</w:t>
      </w:r>
    </w:p>
    <w:p w14:paraId="04C17353" w14:textId="77777777" w:rsidR="000C50C4" w:rsidRPr="00957762" w:rsidRDefault="000C50C4" w:rsidP="000C50C4">
      <w:pPr>
        <w:rPr>
          <w:bCs/>
          <w:i/>
        </w:rPr>
      </w:pPr>
      <w:r w:rsidRPr="00957762">
        <w:rPr>
          <w:rFonts w:ascii="Arial" w:hAnsi="Arial" w:cs="Arial"/>
          <w:sz w:val="24"/>
        </w:rPr>
        <w:t>“</w:t>
      </w:r>
      <w:r w:rsidRPr="00957762">
        <w:rPr>
          <w:bCs/>
          <w:i/>
        </w:rPr>
        <w:t>The group is asked to endorse the following:</w:t>
      </w:r>
    </w:p>
    <w:p w14:paraId="0C71DA60" w14:textId="77777777" w:rsidR="000C50C4" w:rsidRPr="00957762" w:rsidRDefault="000C50C4" w:rsidP="000C50C4">
      <w:pPr>
        <w:pStyle w:val="ListParagraph"/>
        <w:numPr>
          <w:ilvl w:val="0"/>
          <w:numId w:val="11"/>
        </w:numPr>
        <w:ind w:firstLineChars="0"/>
        <w:rPr>
          <w:bCs/>
          <w:i/>
        </w:rPr>
      </w:pPr>
      <w:r w:rsidRPr="00957762">
        <w:rPr>
          <w:bCs/>
          <w:i/>
        </w:rPr>
        <w:t xml:space="preserve"> For Rel-19, we proceed with the MSED naming convention. In Rel-20, we can re-examine if we need to rename MSED to refer to a function instead of a domain.</w:t>
      </w:r>
    </w:p>
    <w:p w14:paraId="39D0EEA9" w14:textId="39818703" w:rsidR="000C50C4" w:rsidRPr="00957762" w:rsidRDefault="000C50C4" w:rsidP="001E18EF">
      <w:pPr>
        <w:pStyle w:val="ListParagraph"/>
        <w:numPr>
          <w:ilvl w:val="0"/>
          <w:numId w:val="11"/>
        </w:numPr>
        <w:ind w:firstLineChars="0"/>
        <w:rPr>
          <w:bCs/>
          <w:i/>
        </w:rPr>
      </w:pPr>
      <w:r w:rsidRPr="00957762">
        <w:rPr>
          <w:bCs/>
          <w:i/>
        </w:rPr>
        <w:t xml:space="preserve">The group is asked to endorse the definitions of internal and external </w:t>
      </w:r>
      <w:proofErr w:type="spellStart"/>
      <w:r w:rsidRPr="00957762">
        <w:rPr>
          <w:bCs/>
          <w:i/>
        </w:rPr>
        <w:t>MnS</w:t>
      </w:r>
      <w:proofErr w:type="spellEnd"/>
      <w:r w:rsidRPr="00957762">
        <w:rPr>
          <w:bCs/>
          <w:i/>
        </w:rPr>
        <w:t xml:space="preserve"> consumers in this DP and produce a CR to TS 28.533 in SA5#161 meeting to capture the concepts presented in clause 3.2.”</w:t>
      </w:r>
    </w:p>
    <w:p w14:paraId="6E8287F1" w14:textId="11004389" w:rsidR="000C50C4" w:rsidRDefault="00163C49" w:rsidP="00A11098">
      <w:pPr>
        <w:rPr>
          <w:rFonts w:ascii="Arial" w:hAnsi="Arial" w:cs="Arial"/>
        </w:rPr>
      </w:pPr>
      <w:r w:rsidRPr="00163C49">
        <w:rPr>
          <w:rFonts w:ascii="Arial" w:hAnsi="Arial" w:cs="Arial"/>
        </w:rPr>
        <w:t>The endorsement of 2) was wrong</w:t>
      </w:r>
      <w:r w:rsidR="00B6341A">
        <w:rPr>
          <w:rFonts w:ascii="Arial" w:hAnsi="Arial" w:cs="Arial"/>
        </w:rPr>
        <w:t xml:space="preserve"> and invalid</w:t>
      </w:r>
      <w:bookmarkStart w:id="0" w:name="_GoBack"/>
      <w:bookmarkEnd w:id="0"/>
      <w:r w:rsidRPr="00163C49">
        <w:rPr>
          <w:rFonts w:ascii="Arial" w:hAnsi="Arial" w:cs="Arial"/>
        </w:rPr>
        <w:t xml:space="preserve"> because of the following:</w:t>
      </w:r>
    </w:p>
    <w:p w14:paraId="1CCFDB7D" w14:textId="2CB9D994" w:rsidR="00163C49" w:rsidRDefault="00C31FB5" w:rsidP="00C31FB5">
      <w:pPr>
        <w:pStyle w:val="ListParagraph"/>
        <w:numPr>
          <w:ilvl w:val="0"/>
          <w:numId w:val="12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The clause 3.2 talk about exposure of </w:t>
      </w:r>
      <w:proofErr w:type="spellStart"/>
      <w:r>
        <w:rPr>
          <w:rFonts w:ascii="Arial" w:hAnsi="Arial" w:cs="Arial"/>
        </w:rPr>
        <w:t>MnS</w:t>
      </w:r>
      <w:proofErr w:type="spellEnd"/>
      <w:r>
        <w:rPr>
          <w:rFonts w:ascii="Arial" w:hAnsi="Arial" w:cs="Arial"/>
        </w:rPr>
        <w:t xml:space="preserve"> without CAPIF. </w:t>
      </w:r>
      <w:r w:rsidR="00163C49">
        <w:rPr>
          <w:rFonts w:ascii="Arial" w:hAnsi="Arial" w:cs="Arial"/>
        </w:rPr>
        <w:t xml:space="preserve">The scope of </w:t>
      </w:r>
      <w:proofErr w:type="spellStart"/>
      <w:r w:rsidR="00163C49">
        <w:rPr>
          <w:rFonts w:ascii="Arial" w:hAnsi="Arial" w:cs="Arial"/>
        </w:rPr>
        <w:t>MExpo</w:t>
      </w:r>
      <w:proofErr w:type="spellEnd"/>
      <w:r w:rsidR="00163C49">
        <w:rPr>
          <w:rFonts w:ascii="Arial" w:hAnsi="Arial" w:cs="Arial"/>
        </w:rPr>
        <w:t xml:space="preserve"> WID is restricted to “</w:t>
      </w:r>
      <w:r w:rsidRPr="00C31FB5">
        <w:rPr>
          <w:rFonts w:ascii="Arial" w:hAnsi="Arial" w:cs="Arial"/>
        </w:rPr>
        <w:t>exposure of management services through the CAPIF</w:t>
      </w:r>
      <w:r w:rsidR="00163C49">
        <w:rPr>
          <w:rFonts w:ascii="Arial" w:hAnsi="Arial" w:cs="Arial"/>
        </w:rPr>
        <w:t>”. Exposure without CAPIF shouldn’t have been discussed</w:t>
      </w:r>
      <w:r w:rsidR="00FD340F">
        <w:rPr>
          <w:rFonts w:ascii="Arial" w:hAnsi="Arial" w:cs="Arial"/>
        </w:rPr>
        <w:t xml:space="preserve"> and endorsed</w:t>
      </w:r>
      <w:r w:rsidR="00163C49">
        <w:rPr>
          <w:rFonts w:ascii="Arial" w:hAnsi="Arial" w:cs="Arial"/>
        </w:rPr>
        <w:t xml:space="preserve"> as part of </w:t>
      </w:r>
      <w:proofErr w:type="spellStart"/>
      <w:r w:rsidR="00163C49">
        <w:rPr>
          <w:rFonts w:ascii="Arial" w:hAnsi="Arial" w:cs="Arial"/>
        </w:rPr>
        <w:t>MExpo</w:t>
      </w:r>
      <w:proofErr w:type="spellEnd"/>
      <w:r w:rsidR="00163C49">
        <w:rPr>
          <w:rFonts w:ascii="Arial" w:hAnsi="Arial" w:cs="Arial"/>
        </w:rPr>
        <w:t>.</w:t>
      </w:r>
    </w:p>
    <w:p w14:paraId="51BB7971" w14:textId="79B651C3" w:rsidR="00FD340F" w:rsidRPr="00163C49" w:rsidRDefault="000D40BD" w:rsidP="00163C49">
      <w:pPr>
        <w:pStyle w:val="ListParagraph"/>
        <w:numPr>
          <w:ilvl w:val="0"/>
          <w:numId w:val="12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28.533 is not among the a</w:t>
      </w:r>
      <w:r w:rsidR="00FD340F">
        <w:rPr>
          <w:rFonts w:ascii="Arial" w:hAnsi="Arial" w:cs="Arial"/>
        </w:rPr>
        <w:t xml:space="preserve">ffected specification of </w:t>
      </w:r>
      <w:proofErr w:type="spellStart"/>
      <w:r w:rsidR="00FD340F">
        <w:rPr>
          <w:rFonts w:ascii="Arial" w:hAnsi="Arial" w:cs="Arial"/>
        </w:rPr>
        <w:t>MExpo</w:t>
      </w:r>
      <w:proofErr w:type="spellEnd"/>
      <w:r w:rsidR="00FD340F">
        <w:rPr>
          <w:rFonts w:ascii="Arial" w:hAnsi="Arial" w:cs="Arial"/>
        </w:rPr>
        <w:t>. Hence, an endorsement targeting 28.533 should</w:t>
      </w:r>
      <w:r w:rsidR="00C31FB5">
        <w:rPr>
          <w:rFonts w:ascii="Arial" w:hAnsi="Arial" w:cs="Arial"/>
        </w:rPr>
        <w:t>n’t</w:t>
      </w:r>
      <w:r w:rsidR="00FD340F">
        <w:rPr>
          <w:rFonts w:ascii="Arial" w:hAnsi="Arial" w:cs="Arial"/>
        </w:rPr>
        <w:t xml:space="preserve"> have been discussed and endorsed as part of </w:t>
      </w:r>
      <w:proofErr w:type="spellStart"/>
      <w:r w:rsidR="00FD340F">
        <w:rPr>
          <w:rFonts w:ascii="Arial" w:hAnsi="Arial" w:cs="Arial"/>
        </w:rPr>
        <w:t>MExpo</w:t>
      </w:r>
      <w:proofErr w:type="spellEnd"/>
      <w:r w:rsidR="00FD340F">
        <w:rPr>
          <w:rFonts w:ascii="Arial" w:hAnsi="Arial" w:cs="Arial"/>
        </w:rPr>
        <w:t>.</w:t>
      </w:r>
    </w:p>
    <w:p w14:paraId="28A52253" w14:textId="77777777" w:rsidR="00163C49" w:rsidRPr="00A11098" w:rsidRDefault="00163C49" w:rsidP="00A11098">
      <w:pPr>
        <w:rPr>
          <w:rFonts w:ascii="Arial" w:hAnsi="Arial" w:cs="Arial"/>
          <w:b/>
          <w:sz w:val="16"/>
        </w:rPr>
      </w:pPr>
    </w:p>
    <w:p w14:paraId="02D2A102" w14:textId="1CC4AD1A" w:rsidR="00175770" w:rsidRPr="00285623" w:rsidRDefault="005D21BA" w:rsidP="00175770">
      <w:pPr>
        <w:pStyle w:val="Heading1"/>
        <w:rPr>
          <w:rFonts w:cs="Arial"/>
        </w:rPr>
      </w:pPr>
      <w:r>
        <w:rPr>
          <w:rFonts w:cs="Arial"/>
        </w:rPr>
        <w:t>4</w:t>
      </w:r>
      <w:r w:rsidR="00175770" w:rsidRPr="00285623">
        <w:rPr>
          <w:rFonts w:cs="Arial"/>
        </w:rPr>
        <w:tab/>
      </w:r>
      <w:r w:rsidR="007F5CE9" w:rsidRPr="00285623">
        <w:rPr>
          <w:rFonts w:cs="Arial"/>
        </w:rPr>
        <w:t>Detailed proposal</w:t>
      </w:r>
    </w:p>
    <w:p w14:paraId="246C4B40" w14:textId="465FC120" w:rsidR="00D30E7A" w:rsidRPr="005051D2" w:rsidRDefault="00AC3B8B" w:rsidP="00E5354A">
      <w:pPr>
        <w:rPr>
          <w:rFonts w:ascii="Arial" w:hAnsi="Arial" w:cs="Arial"/>
        </w:rPr>
      </w:pPr>
      <w:r>
        <w:rPr>
          <w:rFonts w:ascii="Arial" w:hAnsi="Arial" w:cs="Arial"/>
        </w:rPr>
        <w:t>WG is requested to reverse/undo the endorsement of S5-251948.</w:t>
      </w:r>
    </w:p>
    <w:sectPr w:rsidR="00D30E7A" w:rsidRPr="005051D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26C70" w14:textId="77777777" w:rsidR="00740E6E" w:rsidRDefault="00740E6E">
      <w:r>
        <w:separator/>
      </w:r>
    </w:p>
  </w:endnote>
  <w:endnote w:type="continuationSeparator" w:id="0">
    <w:p w14:paraId="28310482" w14:textId="77777777" w:rsidR="00740E6E" w:rsidRDefault="00740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E3276" w14:textId="77777777" w:rsidR="00740E6E" w:rsidRDefault="00740E6E">
      <w:r>
        <w:separator/>
      </w:r>
    </w:p>
  </w:footnote>
  <w:footnote w:type="continuationSeparator" w:id="0">
    <w:p w14:paraId="33E652D6" w14:textId="77777777" w:rsidR="00740E6E" w:rsidRDefault="00740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460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3F34BC"/>
    <w:multiLevelType w:val="hybridMultilevel"/>
    <w:tmpl w:val="193C58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57F83"/>
    <w:multiLevelType w:val="hybridMultilevel"/>
    <w:tmpl w:val="31EA2428"/>
    <w:lvl w:ilvl="0" w:tplc="DAD813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B612C"/>
    <w:multiLevelType w:val="hybridMultilevel"/>
    <w:tmpl w:val="405EA7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3593E"/>
    <w:multiLevelType w:val="hybridMultilevel"/>
    <w:tmpl w:val="BBB6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E746B"/>
    <w:multiLevelType w:val="multilevel"/>
    <w:tmpl w:val="E70A2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10"/>
  </w:num>
  <w:num w:numId="10">
    <w:abstractNumId w:val="11"/>
  </w:num>
  <w:num w:numId="11">
    <w:abstractNumId w:val="3"/>
  </w:num>
  <w:num w:numId="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6F8D"/>
    <w:rsid w:val="000172E5"/>
    <w:rsid w:val="00017595"/>
    <w:rsid w:val="0001765C"/>
    <w:rsid w:val="00017713"/>
    <w:rsid w:val="0001772D"/>
    <w:rsid w:val="000204CD"/>
    <w:rsid w:val="00020DD1"/>
    <w:rsid w:val="00020EE1"/>
    <w:rsid w:val="00020F2B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80A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87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1C1F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AA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0DA3"/>
    <w:rsid w:val="00081D55"/>
    <w:rsid w:val="00081F7A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4B6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0C4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0BD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525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A77"/>
    <w:rsid w:val="000E5B38"/>
    <w:rsid w:val="000E678D"/>
    <w:rsid w:val="000E6B51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5A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66C"/>
    <w:rsid w:val="00111A0D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4840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78B"/>
    <w:rsid w:val="001629A1"/>
    <w:rsid w:val="00163C49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2A63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6696"/>
    <w:rsid w:val="00186923"/>
    <w:rsid w:val="00187119"/>
    <w:rsid w:val="001876CD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772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4A03"/>
    <w:rsid w:val="001E52AE"/>
    <w:rsid w:val="001E5734"/>
    <w:rsid w:val="001E615A"/>
    <w:rsid w:val="001F0D8D"/>
    <w:rsid w:val="001F101B"/>
    <w:rsid w:val="001F1338"/>
    <w:rsid w:val="001F1484"/>
    <w:rsid w:val="001F1E7F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0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2A2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24A"/>
    <w:rsid w:val="00253850"/>
    <w:rsid w:val="00253A9A"/>
    <w:rsid w:val="002542E5"/>
    <w:rsid w:val="002544B8"/>
    <w:rsid w:val="00254588"/>
    <w:rsid w:val="00254D5A"/>
    <w:rsid w:val="00255330"/>
    <w:rsid w:val="002553FC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7E4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69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23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DC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44D"/>
    <w:rsid w:val="002A0ED9"/>
    <w:rsid w:val="002A15F8"/>
    <w:rsid w:val="002A1708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147"/>
    <w:rsid w:val="002B7515"/>
    <w:rsid w:val="002B7F8F"/>
    <w:rsid w:val="002C0124"/>
    <w:rsid w:val="002C0531"/>
    <w:rsid w:val="002C09A0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1FD3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107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38F3"/>
    <w:rsid w:val="002E3FD8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BDD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4A0"/>
    <w:rsid w:val="002F596C"/>
    <w:rsid w:val="002F6430"/>
    <w:rsid w:val="002F65CF"/>
    <w:rsid w:val="002F6A04"/>
    <w:rsid w:val="002F74B4"/>
    <w:rsid w:val="002F7E53"/>
    <w:rsid w:val="002F7F74"/>
    <w:rsid w:val="0030029A"/>
    <w:rsid w:val="00300571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7B5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1DED"/>
    <w:rsid w:val="00332BED"/>
    <w:rsid w:val="00332C19"/>
    <w:rsid w:val="00333282"/>
    <w:rsid w:val="00333A4D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065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2DDA"/>
    <w:rsid w:val="00393A96"/>
    <w:rsid w:val="00393AF2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CEA"/>
    <w:rsid w:val="003B6D56"/>
    <w:rsid w:val="003B6EE5"/>
    <w:rsid w:val="003B73B2"/>
    <w:rsid w:val="003B7CC4"/>
    <w:rsid w:val="003B7FD5"/>
    <w:rsid w:val="003C05FE"/>
    <w:rsid w:val="003C0EA0"/>
    <w:rsid w:val="003C154E"/>
    <w:rsid w:val="003C16FD"/>
    <w:rsid w:val="003C24A7"/>
    <w:rsid w:val="003C2A9A"/>
    <w:rsid w:val="003C3310"/>
    <w:rsid w:val="003C49AA"/>
    <w:rsid w:val="003C4AC6"/>
    <w:rsid w:val="003C55C7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4F7"/>
    <w:rsid w:val="003D4D3F"/>
    <w:rsid w:val="003D53AA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2D12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28D6"/>
    <w:rsid w:val="0043346D"/>
    <w:rsid w:val="0043384D"/>
    <w:rsid w:val="0043520C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2148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0FC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516"/>
    <w:rsid w:val="004B0F03"/>
    <w:rsid w:val="004B121A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7A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05A"/>
    <w:rsid w:val="004E41FA"/>
    <w:rsid w:val="004E4EC9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3EB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2FEC"/>
    <w:rsid w:val="0050308A"/>
    <w:rsid w:val="00503196"/>
    <w:rsid w:val="005038B9"/>
    <w:rsid w:val="005038FB"/>
    <w:rsid w:val="00503B22"/>
    <w:rsid w:val="00503DBA"/>
    <w:rsid w:val="00504C03"/>
    <w:rsid w:val="005051D2"/>
    <w:rsid w:val="005051DE"/>
    <w:rsid w:val="005060DA"/>
    <w:rsid w:val="00506F4D"/>
    <w:rsid w:val="005072A7"/>
    <w:rsid w:val="00507511"/>
    <w:rsid w:val="0051024C"/>
    <w:rsid w:val="0051041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9B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583"/>
    <w:rsid w:val="00526CB5"/>
    <w:rsid w:val="0052784A"/>
    <w:rsid w:val="0052798D"/>
    <w:rsid w:val="005305BA"/>
    <w:rsid w:val="00530C1E"/>
    <w:rsid w:val="005312E3"/>
    <w:rsid w:val="005314A6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6E3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47EC6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5DED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87B79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CE0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1EFA"/>
    <w:rsid w:val="005B2010"/>
    <w:rsid w:val="005B3186"/>
    <w:rsid w:val="005B3B56"/>
    <w:rsid w:val="005B3B9B"/>
    <w:rsid w:val="005B40D5"/>
    <w:rsid w:val="005B4336"/>
    <w:rsid w:val="005B49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A6B"/>
    <w:rsid w:val="005C7F3C"/>
    <w:rsid w:val="005D08E6"/>
    <w:rsid w:val="005D0A6E"/>
    <w:rsid w:val="005D132E"/>
    <w:rsid w:val="005D21BA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5C82"/>
    <w:rsid w:val="005E6872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5B1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3F4"/>
    <w:rsid w:val="006878DA"/>
    <w:rsid w:val="00687B8B"/>
    <w:rsid w:val="00690044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17E"/>
    <w:rsid w:val="006963B0"/>
    <w:rsid w:val="006965B9"/>
    <w:rsid w:val="00697214"/>
    <w:rsid w:val="0069755B"/>
    <w:rsid w:val="00697D15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2EEF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6F8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316"/>
    <w:rsid w:val="00705A6B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E6E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543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25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2AF5"/>
    <w:rsid w:val="007F37F9"/>
    <w:rsid w:val="007F39E5"/>
    <w:rsid w:val="007F409A"/>
    <w:rsid w:val="007F41D9"/>
    <w:rsid w:val="007F441E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6FC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E26"/>
    <w:rsid w:val="00820F83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717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417"/>
    <w:rsid w:val="00845DCD"/>
    <w:rsid w:val="00846C11"/>
    <w:rsid w:val="00846F48"/>
    <w:rsid w:val="008470A2"/>
    <w:rsid w:val="00850117"/>
    <w:rsid w:val="00850516"/>
    <w:rsid w:val="008509F3"/>
    <w:rsid w:val="00850EA7"/>
    <w:rsid w:val="008516B3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E3F"/>
    <w:rsid w:val="00866435"/>
    <w:rsid w:val="0086691B"/>
    <w:rsid w:val="0086699D"/>
    <w:rsid w:val="00866D4C"/>
    <w:rsid w:val="0086730F"/>
    <w:rsid w:val="0086760B"/>
    <w:rsid w:val="008678F7"/>
    <w:rsid w:val="00870A25"/>
    <w:rsid w:val="00870CFD"/>
    <w:rsid w:val="00870EE7"/>
    <w:rsid w:val="00871108"/>
    <w:rsid w:val="00871980"/>
    <w:rsid w:val="00871DD8"/>
    <w:rsid w:val="0087285C"/>
    <w:rsid w:val="00872CE4"/>
    <w:rsid w:val="0087352C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2F99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7B7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AF8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2FC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2E71"/>
    <w:rsid w:val="008F31A0"/>
    <w:rsid w:val="008F4108"/>
    <w:rsid w:val="008F4268"/>
    <w:rsid w:val="008F486D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2A8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8AF"/>
    <w:rsid w:val="00924C71"/>
    <w:rsid w:val="00925264"/>
    <w:rsid w:val="00925360"/>
    <w:rsid w:val="0092575D"/>
    <w:rsid w:val="00925C38"/>
    <w:rsid w:val="0092698F"/>
    <w:rsid w:val="00927102"/>
    <w:rsid w:val="0092724B"/>
    <w:rsid w:val="00927698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264C"/>
    <w:rsid w:val="009533B9"/>
    <w:rsid w:val="00954F77"/>
    <w:rsid w:val="009553CF"/>
    <w:rsid w:val="00957670"/>
    <w:rsid w:val="00957762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53A5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36D"/>
    <w:rsid w:val="0099672C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7E5"/>
    <w:rsid w:val="009A6C7B"/>
    <w:rsid w:val="009B04D7"/>
    <w:rsid w:val="009B04FA"/>
    <w:rsid w:val="009B1080"/>
    <w:rsid w:val="009B1200"/>
    <w:rsid w:val="009B2270"/>
    <w:rsid w:val="009B2CAF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4FD8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448F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098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2EF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928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D42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C7"/>
    <w:rsid w:val="00A63FD1"/>
    <w:rsid w:val="00A643F2"/>
    <w:rsid w:val="00A64863"/>
    <w:rsid w:val="00A65580"/>
    <w:rsid w:val="00A65908"/>
    <w:rsid w:val="00A659D6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543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3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203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6F81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0A4"/>
    <w:rsid w:val="00AC31C5"/>
    <w:rsid w:val="00AC3620"/>
    <w:rsid w:val="00AC3B8B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3DA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E72E4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646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839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6E44"/>
    <w:rsid w:val="00B37DFB"/>
    <w:rsid w:val="00B40370"/>
    <w:rsid w:val="00B4061F"/>
    <w:rsid w:val="00B40661"/>
    <w:rsid w:val="00B408CF"/>
    <w:rsid w:val="00B40965"/>
    <w:rsid w:val="00B4115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43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41A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324"/>
    <w:rsid w:val="00B704B6"/>
    <w:rsid w:val="00B70765"/>
    <w:rsid w:val="00B70975"/>
    <w:rsid w:val="00B70B85"/>
    <w:rsid w:val="00B71629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DCE"/>
    <w:rsid w:val="00B91E52"/>
    <w:rsid w:val="00B922A6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52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03B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0E"/>
    <w:rsid w:val="00BF30AA"/>
    <w:rsid w:val="00BF323E"/>
    <w:rsid w:val="00BF3E0A"/>
    <w:rsid w:val="00BF4575"/>
    <w:rsid w:val="00BF483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01D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1FB5"/>
    <w:rsid w:val="00C32303"/>
    <w:rsid w:val="00C324E3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57F"/>
    <w:rsid w:val="00C405B7"/>
    <w:rsid w:val="00C41A2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2E28"/>
    <w:rsid w:val="00C5347A"/>
    <w:rsid w:val="00C53829"/>
    <w:rsid w:val="00C53A10"/>
    <w:rsid w:val="00C53E49"/>
    <w:rsid w:val="00C53E93"/>
    <w:rsid w:val="00C54589"/>
    <w:rsid w:val="00C54724"/>
    <w:rsid w:val="00C55610"/>
    <w:rsid w:val="00C55B57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2EE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8A3"/>
    <w:rsid w:val="00CA6CA2"/>
    <w:rsid w:val="00CA790A"/>
    <w:rsid w:val="00CB06E2"/>
    <w:rsid w:val="00CB17BE"/>
    <w:rsid w:val="00CB18F7"/>
    <w:rsid w:val="00CB1B4B"/>
    <w:rsid w:val="00CB2974"/>
    <w:rsid w:val="00CB30D0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2D5"/>
    <w:rsid w:val="00CB6798"/>
    <w:rsid w:val="00CB6B24"/>
    <w:rsid w:val="00CB7046"/>
    <w:rsid w:val="00CB71B5"/>
    <w:rsid w:val="00CB7AD8"/>
    <w:rsid w:val="00CC04A9"/>
    <w:rsid w:val="00CC0DC3"/>
    <w:rsid w:val="00CC173B"/>
    <w:rsid w:val="00CC1780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2BA1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06F"/>
    <w:rsid w:val="00CF2A80"/>
    <w:rsid w:val="00CF2DAF"/>
    <w:rsid w:val="00CF331F"/>
    <w:rsid w:val="00CF3611"/>
    <w:rsid w:val="00CF4012"/>
    <w:rsid w:val="00CF453A"/>
    <w:rsid w:val="00CF4A9D"/>
    <w:rsid w:val="00CF4B86"/>
    <w:rsid w:val="00CF4CA9"/>
    <w:rsid w:val="00CF5968"/>
    <w:rsid w:val="00CF5C2F"/>
    <w:rsid w:val="00CF5D0B"/>
    <w:rsid w:val="00CF6173"/>
    <w:rsid w:val="00CF75F6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787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B77"/>
    <w:rsid w:val="00D20FFF"/>
    <w:rsid w:val="00D210AA"/>
    <w:rsid w:val="00D211FB"/>
    <w:rsid w:val="00D225BF"/>
    <w:rsid w:val="00D2309A"/>
    <w:rsid w:val="00D23914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0E7A"/>
    <w:rsid w:val="00D310B7"/>
    <w:rsid w:val="00D31A5F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43B4"/>
    <w:rsid w:val="00D6456B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29F"/>
    <w:rsid w:val="00D703D0"/>
    <w:rsid w:val="00D70432"/>
    <w:rsid w:val="00D70BD9"/>
    <w:rsid w:val="00D70EBA"/>
    <w:rsid w:val="00D714ED"/>
    <w:rsid w:val="00D71D0C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87FFC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5C63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B39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23C"/>
    <w:rsid w:val="00DB68DE"/>
    <w:rsid w:val="00DB6BDA"/>
    <w:rsid w:val="00DB7AC0"/>
    <w:rsid w:val="00DB7D3C"/>
    <w:rsid w:val="00DC06EC"/>
    <w:rsid w:val="00DC0887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1D5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1191"/>
    <w:rsid w:val="00DD1A87"/>
    <w:rsid w:val="00DD2C60"/>
    <w:rsid w:val="00DD31BF"/>
    <w:rsid w:val="00DD48CB"/>
    <w:rsid w:val="00DD515E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190E"/>
    <w:rsid w:val="00DE1E32"/>
    <w:rsid w:val="00DE21B3"/>
    <w:rsid w:val="00DE29A4"/>
    <w:rsid w:val="00DE2F1C"/>
    <w:rsid w:val="00DE32AD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0F5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3D14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354A"/>
    <w:rsid w:val="00E54319"/>
    <w:rsid w:val="00E54B77"/>
    <w:rsid w:val="00E54C4A"/>
    <w:rsid w:val="00E54E10"/>
    <w:rsid w:val="00E5543B"/>
    <w:rsid w:val="00E5551F"/>
    <w:rsid w:val="00E55A93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AF1"/>
    <w:rsid w:val="00EB4B94"/>
    <w:rsid w:val="00EB5A5F"/>
    <w:rsid w:val="00EB5AD1"/>
    <w:rsid w:val="00EB6603"/>
    <w:rsid w:val="00EB6B14"/>
    <w:rsid w:val="00EB7424"/>
    <w:rsid w:val="00EB76BB"/>
    <w:rsid w:val="00EC02E6"/>
    <w:rsid w:val="00EC06CB"/>
    <w:rsid w:val="00EC079E"/>
    <w:rsid w:val="00EC0880"/>
    <w:rsid w:val="00EC0D48"/>
    <w:rsid w:val="00EC10B7"/>
    <w:rsid w:val="00EC4571"/>
    <w:rsid w:val="00EC462E"/>
    <w:rsid w:val="00EC531A"/>
    <w:rsid w:val="00EC5418"/>
    <w:rsid w:val="00EC6591"/>
    <w:rsid w:val="00EC6688"/>
    <w:rsid w:val="00EC672A"/>
    <w:rsid w:val="00EC676E"/>
    <w:rsid w:val="00EC7178"/>
    <w:rsid w:val="00EC7EF3"/>
    <w:rsid w:val="00ED03AC"/>
    <w:rsid w:val="00ED10ED"/>
    <w:rsid w:val="00ED119D"/>
    <w:rsid w:val="00ED14AC"/>
    <w:rsid w:val="00ED1A69"/>
    <w:rsid w:val="00ED219B"/>
    <w:rsid w:val="00ED3761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1A69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105"/>
    <w:rsid w:val="00EE7793"/>
    <w:rsid w:val="00EE77F9"/>
    <w:rsid w:val="00EE7BB7"/>
    <w:rsid w:val="00EE7D7C"/>
    <w:rsid w:val="00EF0311"/>
    <w:rsid w:val="00EF05A6"/>
    <w:rsid w:val="00EF0CB8"/>
    <w:rsid w:val="00EF0DEF"/>
    <w:rsid w:val="00EF0FC5"/>
    <w:rsid w:val="00EF1056"/>
    <w:rsid w:val="00EF1563"/>
    <w:rsid w:val="00EF1F84"/>
    <w:rsid w:val="00EF21FC"/>
    <w:rsid w:val="00EF2CD4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755"/>
    <w:rsid w:val="00F01847"/>
    <w:rsid w:val="00F01C21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06ECA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65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39F5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7D3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246"/>
    <w:rsid w:val="00FA7AEE"/>
    <w:rsid w:val="00FB0F04"/>
    <w:rsid w:val="00FB1A0B"/>
    <w:rsid w:val="00FB2432"/>
    <w:rsid w:val="00FB3347"/>
    <w:rsid w:val="00FB3878"/>
    <w:rsid w:val="00FB49B7"/>
    <w:rsid w:val="00FB4B70"/>
    <w:rsid w:val="00FB586E"/>
    <w:rsid w:val="00FB58A9"/>
    <w:rsid w:val="00FB6386"/>
    <w:rsid w:val="00FB659D"/>
    <w:rsid w:val="00FB6D83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391B"/>
    <w:rsid w:val="00FC438A"/>
    <w:rsid w:val="00FC43C6"/>
    <w:rsid w:val="00FC47F1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E29"/>
    <w:rsid w:val="00FD111C"/>
    <w:rsid w:val="00FD158D"/>
    <w:rsid w:val="00FD1DC2"/>
    <w:rsid w:val="00FD2682"/>
    <w:rsid w:val="00FD2767"/>
    <w:rsid w:val="00FD29CE"/>
    <w:rsid w:val="00FD2BEE"/>
    <w:rsid w:val="00FD2CEB"/>
    <w:rsid w:val="00FD301B"/>
    <w:rsid w:val="00FD31B0"/>
    <w:rsid w:val="00FD340F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66E2"/>
    <w:rsid w:val="00FF7727"/>
    <w:rsid w:val="00FF7870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7705D1"/>
  <w15:chartTrackingRefBased/>
  <w15:docId w15:val="{50D901C3-1B42-4456-9C59-8D6AD6A3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6C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customStyle="1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  <UserInfo>
        <DisplayName>Michela Bevilacqua</DisplayName>
        <AccountId>16</AccountId>
        <AccountType/>
      </UserInfo>
      <UserInfo>
        <DisplayName>Paul French</DisplayName>
        <AccountId>359</AccountId>
        <AccountType/>
      </UserInfo>
      <UserInfo>
        <DisplayName>Eoin McDonnell</DisplayName>
        <AccountId>658</AccountId>
        <AccountType/>
      </UserInfo>
      <UserInfo>
        <DisplayName>Robert Törnkvist</DisplayName>
        <AccountId>673</AccountId>
        <AccountType/>
      </UserInfo>
      <UserInfo>
        <DisplayName>Per Elmdahl</DisplayName>
        <AccountId>102</AccountId>
        <AccountType/>
      </UserInfo>
      <UserInfo>
        <DisplayName>Cintia Rosa</DisplayName>
        <AccountId>343</AccountId>
        <AccountType/>
      </UserInfo>
      <UserInfo>
        <DisplayName>Jan Groenendijk</DisplayName>
        <AccountId>148</AccountId>
        <AccountType/>
      </UserInfo>
      <UserInfo>
        <DisplayName>Zhulia Ayani</DisplayName>
        <AccountId>80</AccountId>
        <AccountType/>
      </UserInfo>
      <UserInfo>
        <DisplayName>Robert Petersen</DisplayName>
        <AccountId>77</AccountId>
        <AccountType/>
      </UserInfo>
      <UserInfo>
        <DisplayName>Junfeng Wang A</DisplayName>
        <AccountId>72</AccountId>
        <AccountType/>
      </UserInfo>
      <UserInfo>
        <DisplayName>Zu Qiang</DisplayName>
        <AccountId>13</AccountId>
        <AccountType/>
      </UserInfo>
      <UserInfo>
        <DisplayName>Mark Scott</DisplayName>
        <AccountId>82</AccountId>
        <AccountType/>
      </UserInfo>
      <UserInfo>
        <DisplayName>Jacqueline Beaulac S</DisplayName>
        <AccountId>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3" ma:contentTypeDescription="Create a new document." ma:contentTypeScope="" ma:versionID="5aea5a6859a0b21b443e5c632419efcd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c03cf03706c8daf782b9f46be98e9409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93B94-283B-4550-8ACC-6D2C47115A4F}">
  <ds:schemaRefs>
    <ds:schemaRef ds:uri="http://schemas.microsoft.com/office/2006/metadata/properties"/>
    <ds:schemaRef ds:uri="http://schemas.microsoft.com/office/infopath/2007/PartnerControls"/>
    <ds:schemaRef ds:uri="5132d411-debb-4613-8204-56af3ceade2d"/>
  </ds:schemaRefs>
</ds:datastoreItem>
</file>

<file path=customXml/itemProps2.xml><?xml version="1.0" encoding="utf-8"?>
<ds:datastoreItem xmlns:ds="http://schemas.openxmlformats.org/officeDocument/2006/customXml" ds:itemID="{BE7408F9-37FA-4847-967E-7D08E17E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E186DC-833D-4B5B-B631-AE2BB956A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DeepanshuG-161</cp:lastModifiedBy>
  <cp:revision>23</cp:revision>
  <dcterms:created xsi:type="dcterms:W3CDTF">2025-08-08T11:46:00Z</dcterms:created>
  <dcterms:modified xsi:type="dcterms:W3CDTF">2025-08-15T06:51:00Z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0x010100172F045D233DC84ABF6CE9847E35C025</vt:lpwstr>
  </property>
</Properties>
</file>